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6C2D6" w14:textId="7C8FDA55" w:rsidR="007E3ED7" w:rsidRDefault="007E3ED7" w:rsidP="007E3E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F304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97427" w:rsidRPr="00697427">
        <w:rPr>
          <w:b/>
          <w:i/>
          <w:noProof/>
          <w:sz w:val="28"/>
        </w:rPr>
        <w:t>S5-234631</w:t>
      </w:r>
    </w:p>
    <w:p w14:paraId="57E5F5BF" w14:textId="6E5D5C36" w:rsidR="00F223E3" w:rsidRDefault="007E3ED7" w:rsidP="007E3ED7">
      <w:pPr>
        <w:pStyle w:val="a4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7CE7F986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2212A333" w:rsidR="000F7ECB" w:rsidRPr="00DC278D" w:rsidRDefault="00D05BE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6D49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839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6792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25E9FD39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776792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78CF9B6" w14:textId="7E750ED5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</w:t>
      </w:r>
      <w:r w:rsidR="00CD3410" w:rsidRPr="00CD3410">
        <w:rPr>
          <w:sz w:val="24"/>
        </w:rPr>
        <w:t>Time Sensitive Networking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73A59E43" w14:textId="5DCC2071" w:rsidR="00397C6A" w:rsidRPr="00397C6A" w:rsidRDefault="00397C6A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397C6A">
        <w:rPr>
          <w:sz w:val="24"/>
        </w:rPr>
        <w:t>5GS bridge configuration and management</w:t>
      </w:r>
      <w:r w:rsidR="007C7AA5">
        <w:rPr>
          <w:sz w:val="24"/>
        </w:rPr>
        <w:t xml:space="preserve"> charging</w:t>
      </w:r>
      <w:r w:rsidRPr="00397C6A">
        <w:rPr>
          <w:sz w:val="24"/>
        </w:rPr>
        <w:t>.</w:t>
      </w:r>
    </w:p>
    <w:p w14:paraId="33B56DEC" w14:textId="1AB10938" w:rsidR="00397C6A" w:rsidRPr="00397C6A" w:rsidRDefault="00F61DD9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</w:t>
      </w:r>
      <w:r w:rsidR="00397C6A" w:rsidRPr="00397C6A">
        <w:rPr>
          <w:sz w:val="24"/>
        </w:rPr>
        <w:t xml:space="preserve"> </w:t>
      </w:r>
      <w:r w:rsidR="005E5267">
        <w:rPr>
          <w:sz w:val="24"/>
        </w:rPr>
        <w:t xml:space="preserve">charging, including the communication between </w:t>
      </w:r>
      <w:r w:rsidR="00397C6A" w:rsidRPr="00397C6A">
        <w:rPr>
          <w:sz w:val="24"/>
        </w:rPr>
        <w:t>TSN station to TSN station</w:t>
      </w:r>
      <w:r w:rsidR="007C7AA5">
        <w:rPr>
          <w:sz w:val="24"/>
        </w:rPr>
        <w:t xml:space="preserve"> and </w:t>
      </w:r>
      <w:r w:rsidR="00160706">
        <w:rPr>
          <w:sz w:val="24"/>
        </w:rPr>
        <w:t>between</w:t>
      </w:r>
      <w:r w:rsidR="007C7AA5">
        <w:rPr>
          <w:sz w:val="24"/>
        </w:rPr>
        <w:t xml:space="preserve"> </w:t>
      </w:r>
      <w:r w:rsidR="007C7AA5" w:rsidRPr="00397C6A">
        <w:rPr>
          <w:sz w:val="24"/>
        </w:rPr>
        <w:t>TSN station to TSN syste</w:t>
      </w:r>
      <w:r>
        <w:rPr>
          <w:sz w:val="24"/>
        </w:rPr>
        <w:t>m</w:t>
      </w:r>
      <w:r w:rsidR="00397C6A" w:rsidRPr="00397C6A">
        <w:rPr>
          <w:sz w:val="24"/>
        </w:rPr>
        <w:t>.</w:t>
      </w:r>
      <w:bookmarkStart w:id="0" w:name="_GoBack"/>
      <w:bookmarkEnd w:id="0"/>
    </w:p>
    <w:p w14:paraId="026079CF" w14:textId="5A9AE542" w:rsidR="00EE4753" w:rsidRPr="00F10C61" w:rsidRDefault="00F10C61" w:rsidP="00124521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10C61">
        <w:rPr>
          <w:sz w:val="24"/>
        </w:rPr>
        <w:t>Enablers for Time sensitive communication charging and Time Synchronization Charging</w:t>
      </w:r>
      <w:r w:rsidR="00B043FA">
        <w:rPr>
          <w:sz w:val="24"/>
        </w:rPr>
        <w:t>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4B641" w14:textId="77777777" w:rsidR="009E3296" w:rsidRDefault="009E3296" w:rsidP="002862D8">
      <w:pPr>
        <w:spacing w:after="0"/>
      </w:pPr>
      <w:r>
        <w:separator/>
      </w:r>
    </w:p>
  </w:endnote>
  <w:endnote w:type="continuationSeparator" w:id="0">
    <w:p w14:paraId="408C13DA" w14:textId="77777777" w:rsidR="009E3296" w:rsidRDefault="009E3296" w:rsidP="00286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7426A" w14:textId="77777777" w:rsidR="009E3296" w:rsidRDefault="009E3296" w:rsidP="002862D8">
      <w:pPr>
        <w:spacing w:after="0"/>
      </w:pPr>
      <w:r>
        <w:separator/>
      </w:r>
    </w:p>
  </w:footnote>
  <w:footnote w:type="continuationSeparator" w:id="0">
    <w:p w14:paraId="70978431" w14:textId="77777777" w:rsidR="009E3296" w:rsidRDefault="009E3296" w:rsidP="002862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2D3A"/>
    <w:rsid w:val="0006494B"/>
    <w:rsid w:val="000711AA"/>
    <w:rsid w:val="000A3D18"/>
    <w:rsid w:val="000F7ECB"/>
    <w:rsid w:val="00103320"/>
    <w:rsid w:val="00106ABB"/>
    <w:rsid w:val="00160706"/>
    <w:rsid w:val="0017511D"/>
    <w:rsid w:val="001970B4"/>
    <w:rsid w:val="001D45C5"/>
    <w:rsid w:val="00201520"/>
    <w:rsid w:val="002050DF"/>
    <w:rsid w:val="00222D66"/>
    <w:rsid w:val="002862D8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97C6A"/>
    <w:rsid w:val="004035D0"/>
    <w:rsid w:val="0045428D"/>
    <w:rsid w:val="0047776C"/>
    <w:rsid w:val="004F39C0"/>
    <w:rsid w:val="00546FA8"/>
    <w:rsid w:val="00566FCF"/>
    <w:rsid w:val="00567C87"/>
    <w:rsid w:val="00592DE3"/>
    <w:rsid w:val="005B3570"/>
    <w:rsid w:val="005E5267"/>
    <w:rsid w:val="005F10CC"/>
    <w:rsid w:val="00607EC1"/>
    <w:rsid w:val="00623423"/>
    <w:rsid w:val="00635529"/>
    <w:rsid w:val="00650510"/>
    <w:rsid w:val="006938BE"/>
    <w:rsid w:val="00697427"/>
    <w:rsid w:val="006B2592"/>
    <w:rsid w:val="006E7D05"/>
    <w:rsid w:val="006F5B0E"/>
    <w:rsid w:val="00776792"/>
    <w:rsid w:val="007C7AA5"/>
    <w:rsid w:val="007D6195"/>
    <w:rsid w:val="007E3ED7"/>
    <w:rsid w:val="00822DC9"/>
    <w:rsid w:val="008715D6"/>
    <w:rsid w:val="0088682F"/>
    <w:rsid w:val="0089418B"/>
    <w:rsid w:val="008B32D5"/>
    <w:rsid w:val="00911422"/>
    <w:rsid w:val="0092635D"/>
    <w:rsid w:val="00927C3C"/>
    <w:rsid w:val="00942B47"/>
    <w:rsid w:val="00953716"/>
    <w:rsid w:val="009C3D5A"/>
    <w:rsid w:val="009D5026"/>
    <w:rsid w:val="009D7D77"/>
    <w:rsid w:val="009E3296"/>
    <w:rsid w:val="00A06FC8"/>
    <w:rsid w:val="00A15D3A"/>
    <w:rsid w:val="00A31676"/>
    <w:rsid w:val="00A55084"/>
    <w:rsid w:val="00A95FCA"/>
    <w:rsid w:val="00AA6F57"/>
    <w:rsid w:val="00B03A93"/>
    <w:rsid w:val="00B043FA"/>
    <w:rsid w:val="00B045CC"/>
    <w:rsid w:val="00B439F6"/>
    <w:rsid w:val="00B8637D"/>
    <w:rsid w:val="00B9007C"/>
    <w:rsid w:val="00B97929"/>
    <w:rsid w:val="00BE5651"/>
    <w:rsid w:val="00BF0958"/>
    <w:rsid w:val="00C037B9"/>
    <w:rsid w:val="00C70A20"/>
    <w:rsid w:val="00C73D3B"/>
    <w:rsid w:val="00CB243C"/>
    <w:rsid w:val="00CC358C"/>
    <w:rsid w:val="00CD3410"/>
    <w:rsid w:val="00CF6DE2"/>
    <w:rsid w:val="00D02712"/>
    <w:rsid w:val="00D05BE7"/>
    <w:rsid w:val="00D443AC"/>
    <w:rsid w:val="00D45010"/>
    <w:rsid w:val="00D7617F"/>
    <w:rsid w:val="00D83E80"/>
    <w:rsid w:val="00D9640C"/>
    <w:rsid w:val="00DC278D"/>
    <w:rsid w:val="00DD3EBC"/>
    <w:rsid w:val="00DD7AC2"/>
    <w:rsid w:val="00E076C6"/>
    <w:rsid w:val="00E07743"/>
    <w:rsid w:val="00EB746A"/>
    <w:rsid w:val="00EC022E"/>
    <w:rsid w:val="00EE4753"/>
    <w:rsid w:val="00EE47F2"/>
    <w:rsid w:val="00EE56FE"/>
    <w:rsid w:val="00F10C61"/>
    <w:rsid w:val="00F20EB7"/>
    <w:rsid w:val="00F223E3"/>
    <w:rsid w:val="00F304D0"/>
    <w:rsid w:val="00F61DD9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basedOn w:val="a0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basedOn w:val="af3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basedOn w:val="af7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basedOn w:val="a0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basedOn w:val="ac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basedOn w:val="a0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basedOn w:val="a0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basedOn w:val="a0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basedOn w:val="a0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basedOn w:val="a0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E07743"/>
    <w:rPr>
      <w:i/>
      <w:iCs/>
      <w:color w:val="4472C4" w:themeColor="accent1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affd">
    <w:name w:val="宏文本 字符"/>
    <w:basedOn w:val="a0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basedOn w:val="a0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basedOn w:val="a0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basedOn w:val="a0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basedOn w:val="a0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标题 字符"/>
    <w:basedOn w:val="a0"/>
    <w:link w:val="afffd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标题 字符"/>
    <w:basedOn w:val="a0"/>
    <w:link w:val="affff1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Huawei_rev1</cp:lastModifiedBy>
  <cp:revision>6</cp:revision>
  <dcterms:created xsi:type="dcterms:W3CDTF">2023-05-26T03:26:00Z</dcterms:created>
  <dcterms:modified xsi:type="dcterms:W3CDTF">2023-05-26T03:26:00Z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(3)Vj9PVOVunjfg6MTU8n8NcwW+xALZOGgu2nnKTCeXiWBekHNGBYaVyhLvH/kjU88gonjZQqgV
lIxi0bm0A3Kg3yffnOSheJxdRdTQ4va1CJ3i5xZdXSuK/ozzU/2pY8shUJHavTcBJWuiQ+U3
xRNS89bfLAoaA0/UAzkRftptLBdSb2kNhmis173g/JB+2IBZKRyHtMSly3bxCZRSFZ2SEk4v
IGq0aANfc/mQHMUlJU</vt:lpwstr>
  </property>
  <property fmtid="{D5CDD505-2E9C-101B-9397-08002B2CF9AE}" pid="3" name="_2015_ms_pID_7253431">
    <vt:lpwstr>U7A1IsFdEgDXvA/UVIS3PDHQZGD448JV43IZw8xdCssVLZquWnO/eI
H/t9V3o25FuNZP4km+yeiqyT6o5aJc6neD9GZUoLZt0Z+fdgTUXKFzkT6LKafQYy5ZQsdrBQ
7rUv3m8M3sPPJxx6v4uc9ZTidVbj1NLYC+N3vnRIlUNv8w0pBMJEtcIFbuN7jB2oVAPB5gwu
QyP2cQPKXgPzGoG1iXojjz+I/yGdZ/jSdVcO</vt:lpwstr>
  </property>
  <property fmtid="{D5CDD505-2E9C-101B-9397-08002B2CF9AE}" pid="4" name="_2015_ms_pID_7253432">
    <vt:lpwstr>jqpaL/QM9qGKG8IDN1oedRg=</vt:lpwstr>
  </property>
</Properties>
</file>